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9A17D" w14:textId="77777777" w:rsidR="00A94FEF" w:rsidRDefault="00A94FEF" w:rsidP="00A94FE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fl.1468)</w:t>
      </w:r>
    </w:p>
    <w:p w14:paraId="1AB4F8DA" w14:textId="77777777" w:rsidR="00A94FEF" w:rsidRDefault="00A94FEF" w:rsidP="00A94FE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 Durham.</w:t>
      </w:r>
    </w:p>
    <w:p w14:paraId="2BBB7EC4" w14:textId="77777777" w:rsidR="00A94FEF" w:rsidRDefault="00A94FEF" w:rsidP="00A94FE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2FAE830" w14:textId="77777777" w:rsidR="00A94FEF" w:rsidRDefault="00A94FEF" w:rsidP="00A94FE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EAA621C" w14:textId="77777777" w:rsidR="00A94FEF" w:rsidRDefault="00A94FEF" w:rsidP="00A94FE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in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1468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He and Robert Litster(q.v.) were working on “le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riddyng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tundi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of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newly-built</w:t>
      </w:r>
      <w:proofErr w:type="gramEnd"/>
    </w:p>
    <w:p w14:paraId="6982C2DB" w14:textId="77777777" w:rsidR="00A94FEF" w:rsidRDefault="00A94FEF" w:rsidP="00A94FE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tenement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Elvet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7A40F8" w14:textId="77777777" w:rsidR="00A94FEF" w:rsidRDefault="00A94FEF" w:rsidP="00A94FEF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Development of a Northern Town in the Later Middle Ages” The City of Durham ca.1250-1540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by Margaret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M.Counsell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submitted for the degree of D.Phil. at The University of York, Department of History, October 1485 p.76)</w:t>
      </w:r>
    </w:p>
    <w:p w14:paraId="651B5C22" w14:textId="77777777" w:rsidR="00A94FEF" w:rsidRDefault="00A94FEF" w:rsidP="00A94FE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5AA6FB9" w14:textId="77777777" w:rsidR="00A94FEF" w:rsidRDefault="00A94FEF" w:rsidP="00A94FE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68CF136" w14:textId="77777777" w:rsidR="00A94FEF" w:rsidRDefault="00A94FEF" w:rsidP="00A94FE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 August 2022</w:t>
      </w:r>
    </w:p>
    <w:p w14:paraId="29ACFAA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BC2F8" w14:textId="77777777" w:rsidR="00A94FEF" w:rsidRDefault="00A94FEF" w:rsidP="009139A6">
      <w:r>
        <w:separator/>
      </w:r>
    </w:p>
  </w:endnote>
  <w:endnote w:type="continuationSeparator" w:id="0">
    <w:p w14:paraId="718C380A" w14:textId="77777777" w:rsidR="00A94FEF" w:rsidRDefault="00A94F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BD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5404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0D8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8B73A" w14:textId="77777777" w:rsidR="00A94FEF" w:rsidRDefault="00A94FEF" w:rsidP="009139A6">
      <w:r>
        <w:separator/>
      </w:r>
    </w:p>
  </w:footnote>
  <w:footnote w:type="continuationSeparator" w:id="0">
    <w:p w14:paraId="4D54BE21" w14:textId="77777777" w:rsidR="00A94FEF" w:rsidRDefault="00A94F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405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5B5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2A3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FEF"/>
    <w:rsid w:val="000666E0"/>
    <w:rsid w:val="002510B7"/>
    <w:rsid w:val="005C130B"/>
    <w:rsid w:val="00826F5C"/>
    <w:rsid w:val="009139A6"/>
    <w:rsid w:val="009448BB"/>
    <w:rsid w:val="00A3176C"/>
    <w:rsid w:val="00A94FEF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96FC6"/>
  <w15:chartTrackingRefBased/>
  <w15:docId w15:val="{4FD1A3ED-2753-40E1-914D-AAA5F1271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2022-08-19T19:34:00Z</dcterms:created>
  <dcterms:modified xsi:type="dcterms:W3CDTF">2022-08-19T19:34:00Z</dcterms:modified>
</cp:coreProperties>
</file>